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C956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77D5EDFC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Lubenham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Leicestershire. Clerk.</w:t>
      </w:r>
    </w:p>
    <w:p w14:paraId="6517E597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CFB43C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424E98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Pittes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59CDED2A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C105D31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D40116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23A6C21" w14:textId="77777777" w:rsidR="0086165D" w:rsidRDefault="0086165D" w:rsidP="0086165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2022</w:t>
      </w:r>
    </w:p>
    <w:p w14:paraId="38C2A6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0D12A" w14:textId="77777777" w:rsidR="0086165D" w:rsidRDefault="0086165D" w:rsidP="009139A6">
      <w:r>
        <w:separator/>
      </w:r>
    </w:p>
  </w:endnote>
  <w:endnote w:type="continuationSeparator" w:id="0">
    <w:p w14:paraId="549ED764" w14:textId="77777777" w:rsidR="0086165D" w:rsidRDefault="008616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90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4D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04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7DBD" w14:textId="77777777" w:rsidR="0086165D" w:rsidRDefault="0086165D" w:rsidP="009139A6">
      <w:r>
        <w:separator/>
      </w:r>
    </w:p>
  </w:footnote>
  <w:footnote w:type="continuationSeparator" w:id="0">
    <w:p w14:paraId="2DA78393" w14:textId="77777777" w:rsidR="0086165D" w:rsidRDefault="008616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543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9D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D8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5D"/>
    <w:rsid w:val="000666E0"/>
    <w:rsid w:val="002510B7"/>
    <w:rsid w:val="005C130B"/>
    <w:rsid w:val="00826F5C"/>
    <w:rsid w:val="0086165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CDC0D"/>
  <w15:chartTrackingRefBased/>
  <w15:docId w15:val="{7A89B579-F4B6-4972-8348-AF9C5D9A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16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2022-08-05T09:21:00Z</dcterms:created>
  <dcterms:modified xsi:type="dcterms:W3CDTF">2022-08-05T09:23:00Z</dcterms:modified>
</cp:coreProperties>
</file>